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7C1" w:rsidRDefault="00F727C1">
      <w:r>
        <w:t>Adı Soyadı:………………………………………..</w:t>
      </w:r>
    </w:p>
    <w:p w:rsidR="00F727C1" w:rsidRDefault="00F727C1"/>
    <w:p w:rsidR="00F727C1" w:rsidRPr="0074534A" w:rsidRDefault="00F727C1" w:rsidP="0074534A">
      <w:pPr>
        <w:jc w:val="center"/>
        <w:rPr>
          <w:b/>
        </w:rPr>
      </w:pPr>
      <w:r w:rsidRPr="0074534A">
        <w:rPr>
          <w:b/>
        </w:rPr>
        <w:t>KONU DEĞERLENDİRME</w:t>
      </w:r>
      <w:r>
        <w:rPr>
          <w:b/>
        </w:rPr>
        <w:t>-1</w:t>
      </w:r>
    </w:p>
    <w:p w:rsidR="00F727C1" w:rsidRPr="00896DB7" w:rsidRDefault="00F727C1">
      <w:pPr>
        <w:rPr>
          <w:rFonts w:ascii="Trebuchet MS" w:hAnsi="Trebuchet MS"/>
          <w:b/>
        </w:rPr>
      </w:pPr>
      <w:r w:rsidRPr="00896DB7">
        <w:rPr>
          <w:rFonts w:ascii="Trebuchet MS" w:hAnsi="Trebuchet MS"/>
          <w:b/>
        </w:rPr>
        <w:t>A. Aşağıda verilen cümleleri kutu içindeki kelimelerden uygun olanıyla tamamlayınız.</w:t>
      </w:r>
    </w:p>
    <w:p w:rsidR="00F727C1" w:rsidRDefault="00F727C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0.8pt;margin-top:11.35pt;width:361.5pt;height:33pt;z-index:251658240">
            <v:textbox>
              <w:txbxContent>
                <w:p w:rsidR="00F727C1" w:rsidRPr="00896DB7" w:rsidRDefault="00F727C1" w:rsidP="00525222">
                  <w:pPr>
                    <w:shd w:val="clear" w:color="auto" w:fill="D6E3BC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Dereceli silindir, niteleme, eşya, opak, kütle, alet</w:t>
                  </w:r>
                </w:p>
              </w:txbxContent>
            </v:textbox>
          </v:shape>
        </w:pict>
      </w:r>
    </w:p>
    <w:p w:rsidR="00F727C1" w:rsidRDefault="00F727C1"/>
    <w:p w:rsidR="00F727C1" w:rsidRDefault="00F727C1"/>
    <w:p w:rsidR="00F727C1" w:rsidRDefault="00F727C1"/>
    <w:p w:rsidR="00F727C1" w:rsidRDefault="00F727C1" w:rsidP="00896DB7">
      <w:pPr>
        <w:spacing w:line="360" w:lineRule="auto"/>
      </w:pPr>
      <w:r w:rsidRPr="00896DB7">
        <w:rPr>
          <w:b/>
        </w:rPr>
        <w:t>1.</w:t>
      </w:r>
      <w:r>
        <w:t xml:space="preserve"> Renk, koku ve sertlik maddenin ………………. özelliklerindendir.</w:t>
      </w:r>
    </w:p>
    <w:p w:rsidR="00F727C1" w:rsidRDefault="00F727C1" w:rsidP="00896DB7">
      <w:pPr>
        <w:spacing w:line="360" w:lineRule="auto"/>
      </w:pPr>
      <w:r w:rsidRPr="00896DB7">
        <w:rPr>
          <w:b/>
        </w:rPr>
        <w:t>2.</w:t>
      </w:r>
      <w:r>
        <w:t xml:space="preserve"> Cisimlerin ………………si ölçülebilir.</w:t>
      </w:r>
    </w:p>
    <w:p w:rsidR="00F727C1" w:rsidRDefault="00F727C1" w:rsidP="00896DB7">
      <w:pPr>
        <w:spacing w:line="360" w:lineRule="auto"/>
      </w:pPr>
      <w:r w:rsidRPr="00896DB7">
        <w:rPr>
          <w:b/>
        </w:rPr>
        <w:t>3</w:t>
      </w:r>
      <w:r>
        <w:t>. Sıvıların hacmi ………………….   ……………….. ile ölçülür.</w:t>
      </w:r>
    </w:p>
    <w:p w:rsidR="00F727C1" w:rsidRDefault="00F727C1" w:rsidP="00896DB7">
      <w:pPr>
        <w:spacing w:line="360" w:lineRule="auto"/>
      </w:pPr>
      <w:r w:rsidRPr="00896DB7">
        <w:rPr>
          <w:b/>
        </w:rPr>
        <w:t>4.</w:t>
      </w:r>
      <w:r>
        <w:t xml:space="preserve"> Duvar ………………. maddedir.</w:t>
      </w:r>
    </w:p>
    <w:p w:rsidR="00F727C1" w:rsidRDefault="00F727C1" w:rsidP="00896DB7">
      <w:pPr>
        <w:spacing w:line="360" w:lineRule="auto"/>
      </w:pPr>
      <w:r w:rsidRPr="00896DB7">
        <w:rPr>
          <w:b/>
        </w:rPr>
        <w:t>5.</w:t>
      </w:r>
      <w:r>
        <w:t xml:space="preserve"> Pense, tornavida ve çekiç …………………….tir.</w:t>
      </w:r>
    </w:p>
    <w:p w:rsidR="00F727C1" w:rsidRDefault="00F727C1" w:rsidP="00896DB7">
      <w:pPr>
        <w:spacing w:line="360" w:lineRule="auto"/>
      </w:pPr>
      <w:r w:rsidRPr="00896DB7">
        <w:rPr>
          <w:b/>
        </w:rPr>
        <w:t>6.</w:t>
      </w:r>
      <w:r>
        <w:t xml:space="preserve"> ……………………maddenin alt gruplarından biridir.</w:t>
      </w:r>
    </w:p>
    <w:p w:rsidR="00F727C1" w:rsidRDefault="00F727C1"/>
    <w:p w:rsidR="00F727C1" w:rsidRPr="00896DB7" w:rsidRDefault="00F727C1">
      <w:pPr>
        <w:rPr>
          <w:rFonts w:ascii="Trebuchet MS" w:hAnsi="Trebuchet MS"/>
          <w:b/>
        </w:rPr>
      </w:pPr>
      <w:r w:rsidRPr="00896DB7">
        <w:rPr>
          <w:rFonts w:ascii="Trebuchet MS" w:hAnsi="Trebuchet MS"/>
          <w:b/>
        </w:rPr>
        <w:t>B. Aşağıda verilen cümlelerden doğru olanın başına “D”, yanlış olanın başına “Y” harfi yazınız.</w:t>
      </w:r>
    </w:p>
    <w:p w:rsidR="00F727C1" w:rsidRDefault="00F727C1"/>
    <w:p w:rsidR="00F727C1" w:rsidRPr="00896DB7" w:rsidRDefault="00F727C1" w:rsidP="00896DB7">
      <w:pPr>
        <w:spacing w:line="360" w:lineRule="auto"/>
      </w:pPr>
      <w:r w:rsidRPr="00896DB7">
        <w:t>[    ]  Yağmurluklar su geçirmeyen kumaştan yapılmalıdır.</w:t>
      </w:r>
    </w:p>
    <w:p w:rsidR="00F727C1" w:rsidRPr="00896DB7" w:rsidRDefault="00F727C1" w:rsidP="00896DB7">
      <w:pPr>
        <w:spacing w:line="360" w:lineRule="auto"/>
      </w:pPr>
      <w:r w:rsidRPr="00896DB7">
        <w:t xml:space="preserve">[    ]  </w:t>
      </w:r>
      <w:r>
        <w:t>Gazların kütlesi yoktur.</w:t>
      </w:r>
    </w:p>
    <w:p w:rsidR="00F727C1" w:rsidRPr="00896DB7" w:rsidRDefault="00F727C1" w:rsidP="00896DB7">
      <w:pPr>
        <w:spacing w:line="360" w:lineRule="auto"/>
      </w:pPr>
      <w:r w:rsidRPr="00896DB7">
        <w:t xml:space="preserve">[    ]  </w:t>
      </w:r>
      <w:r>
        <w:t>Maddenin renk, koku, saydamlık gibi özellikleri ölçülemez.</w:t>
      </w:r>
    </w:p>
    <w:p w:rsidR="00F727C1" w:rsidRPr="00896DB7" w:rsidRDefault="00F727C1" w:rsidP="00896DB7">
      <w:pPr>
        <w:spacing w:line="360" w:lineRule="auto"/>
      </w:pPr>
      <w:r w:rsidRPr="00896DB7">
        <w:t xml:space="preserve">[    ]  </w:t>
      </w:r>
      <w:r>
        <w:t>Demirden yapılmış cisimler mıknatıs tarafından çekilir.</w:t>
      </w:r>
    </w:p>
    <w:p w:rsidR="00F727C1" w:rsidRDefault="00F727C1" w:rsidP="00896DB7">
      <w:pPr>
        <w:spacing w:line="360" w:lineRule="auto"/>
      </w:pPr>
      <w:r w:rsidRPr="00896DB7">
        <w:t xml:space="preserve">[    ]  </w:t>
      </w:r>
      <w:r>
        <w:t>Eşyaların yapımında kullanılan malzemelerin özellikleri göz önünde bulundurulmaz.</w:t>
      </w:r>
    </w:p>
    <w:p w:rsidR="00F727C1" w:rsidRDefault="00F727C1" w:rsidP="00896DB7"/>
    <w:p w:rsidR="00F727C1" w:rsidRPr="00896DB7" w:rsidRDefault="00F727C1" w:rsidP="00896DB7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C</w:t>
      </w:r>
      <w:r w:rsidRPr="00896DB7">
        <w:rPr>
          <w:rFonts w:ascii="Trebuchet MS" w:hAnsi="Trebuchet MS"/>
          <w:b/>
        </w:rPr>
        <w:t xml:space="preserve">. Aşağıda verilen </w:t>
      </w:r>
      <w:r>
        <w:rPr>
          <w:rFonts w:ascii="Trebuchet MS" w:hAnsi="Trebuchet MS"/>
          <w:b/>
        </w:rPr>
        <w:t>tanımlarla doğru kavramı eşleştiriniz.</w:t>
      </w:r>
    </w:p>
    <w:p w:rsidR="00F727C1" w:rsidRDefault="00F727C1"/>
    <w:p w:rsidR="00F727C1" w:rsidRDefault="00F727C1" w:rsidP="0074534A">
      <w:pPr>
        <w:spacing w:line="360" w:lineRule="auto"/>
      </w:pPr>
      <w:r>
        <w:t xml:space="preserve">{….} </w:t>
      </w:r>
      <w:r w:rsidRPr="007E1D47">
        <w:rPr>
          <w:b/>
        </w:rPr>
        <w:t>1.</w:t>
      </w:r>
      <w:r>
        <w:t xml:space="preserve"> Cisimlere şekil vermek ya da onlar üzerinde bir iş yapmak için kullanılan nesne.</w:t>
      </w:r>
    </w:p>
    <w:p w:rsidR="00F727C1" w:rsidRDefault="00F727C1" w:rsidP="0074534A">
      <w:pPr>
        <w:spacing w:line="360" w:lineRule="auto"/>
      </w:pPr>
      <w:r>
        <w:t xml:space="preserve">{….} </w:t>
      </w:r>
      <w:r w:rsidRPr="007E1D47">
        <w:rPr>
          <w:b/>
        </w:rPr>
        <w:t>2.</w:t>
      </w:r>
      <w:r>
        <w:t xml:space="preserve"> Bir tüketim maddesinin üretilmesinde kullanılan maddedir.</w:t>
      </w:r>
    </w:p>
    <w:p w:rsidR="00F727C1" w:rsidRDefault="00F727C1" w:rsidP="0074534A">
      <w:pPr>
        <w:spacing w:line="360" w:lineRule="auto"/>
      </w:pPr>
      <w:r>
        <w:rPr>
          <w:noProof/>
        </w:rPr>
        <w:pict>
          <v:shape id="_x0000_s1027" type="#_x0000_t202" style="position:absolute;margin-left:320.05pt;margin-top:.2pt;width:189pt;height:72.75pt;z-index:251659264">
            <v:textbox>
              <w:txbxContent>
                <w:p w:rsidR="00F727C1" w:rsidRDefault="00F727C1" w:rsidP="00525222">
                  <w:pPr>
                    <w:shd w:val="clear" w:color="auto" w:fill="FDE9D9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a.malzeme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  <w:t>ç.cisim</w:t>
                  </w:r>
                </w:p>
                <w:p w:rsidR="00F727C1" w:rsidRDefault="00F727C1" w:rsidP="00525222">
                  <w:pPr>
                    <w:shd w:val="clear" w:color="auto" w:fill="FDE9D9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b.beher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  <w:t>d.kütle</w:t>
                  </w:r>
                </w:p>
                <w:p w:rsidR="00F727C1" w:rsidRPr="00896DB7" w:rsidRDefault="00F727C1" w:rsidP="00525222">
                  <w:pPr>
                    <w:shd w:val="clear" w:color="auto" w:fill="FDE9D9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c.alet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  <w:t>e.hacim</w:t>
                  </w:r>
                </w:p>
              </w:txbxContent>
            </v:textbox>
          </v:shape>
        </w:pict>
      </w:r>
      <w:r>
        <w:t xml:space="preserve">{….} </w:t>
      </w:r>
      <w:r w:rsidRPr="007E1D47">
        <w:rPr>
          <w:b/>
        </w:rPr>
        <w:t>3.</w:t>
      </w:r>
      <w:r>
        <w:t xml:space="preserve"> Katı maddelerin biçim almış şekli.</w:t>
      </w:r>
    </w:p>
    <w:p w:rsidR="00F727C1" w:rsidRDefault="00F727C1" w:rsidP="0074534A">
      <w:pPr>
        <w:spacing w:line="360" w:lineRule="auto"/>
      </w:pPr>
      <w:r>
        <w:t xml:space="preserve">{….} </w:t>
      </w:r>
      <w:r w:rsidRPr="007E1D47">
        <w:rPr>
          <w:b/>
        </w:rPr>
        <w:t>4.</w:t>
      </w:r>
      <w:r>
        <w:t xml:space="preserve"> Varlıkları meydana getiren madde miktarıdır.</w:t>
      </w:r>
    </w:p>
    <w:p w:rsidR="00F727C1" w:rsidRDefault="00F727C1" w:rsidP="0074534A">
      <w:pPr>
        <w:spacing w:line="360" w:lineRule="auto"/>
      </w:pPr>
      <w:r>
        <w:t xml:space="preserve">{….} </w:t>
      </w:r>
      <w:r w:rsidRPr="007E1D47">
        <w:rPr>
          <w:b/>
        </w:rPr>
        <w:t>5.</w:t>
      </w:r>
      <w:r>
        <w:t xml:space="preserve"> Varlıkların uzayda kapladığı yerdir.</w:t>
      </w:r>
    </w:p>
    <w:p w:rsidR="00F727C1" w:rsidRDefault="00F727C1" w:rsidP="0074534A">
      <w:pPr>
        <w:spacing w:line="360" w:lineRule="auto"/>
      </w:pPr>
      <w:r>
        <w:t xml:space="preserve">{….} </w:t>
      </w:r>
      <w:r w:rsidRPr="007E1D47">
        <w:rPr>
          <w:b/>
        </w:rPr>
        <w:t>6.</w:t>
      </w:r>
      <w:r>
        <w:t xml:space="preserve"> Sıvıların hacmini ölçmede kullanılan bir araçtır.</w:t>
      </w:r>
    </w:p>
    <w:p w:rsidR="00F727C1" w:rsidRDefault="00F727C1" w:rsidP="0074534A">
      <w:hyperlink r:id="rId4" w:history="1">
        <w:r>
          <w:rPr>
            <w:rStyle w:val="Hyperlink"/>
            <w:rFonts w:ascii="Verdana" w:hAnsi="Verdana"/>
            <w:sz w:val="15"/>
            <w:szCs w:val="15"/>
          </w:rPr>
          <w:t>www.sorubak.com</w:t>
        </w:r>
      </w:hyperlink>
    </w:p>
    <w:p w:rsidR="00F727C1" w:rsidRDefault="00F727C1" w:rsidP="0074534A"/>
    <w:p w:rsidR="00F727C1" w:rsidRPr="00896DB7" w:rsidRDefault="00F727C1" w:rsidP="0074534A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Ç</w:t>
      </w:r>
      <w:r w:rsidRPr="00896DB7">
        <w:rPr>
          <w:rFonts w:ascii="Trebuchet MS" w:hAnsi="Trebuchet MS"/>
          <w:b/>
        </w:rPr>
        <w:t>. Aşağıda</w:t>
      </w:r>
      <w:r>
        <w:rPr>
          <w:rFonts w:ascii="Trebuchet MS" w:hAnsi="Trebuchet MS"/>
          <w:b/>
        </w:rPr>
        <w:t>ki kelimeleri birer cümlede kullanınız.</w:t>
      </w:r>
    </w:p>
    <w:p w:rsidR="00F727C1" w:rsidRDefault="00F727C1" w:rsidP="0074534A"/>
    <w:p w:rsidR="00F727C1" w:rsidRDefault="00F727C1" w:rsidP="009C3C0F">
      <w:pPr>
        <w:spacing w:line="360" w:lineRule="auto"/>
      </w:pPr>
      <w:r w:rsidRPr="0074534A">
        <w:rPr>
          <w:b/>
        </w:rPr>
        <w:t>1.</w:t>
      </w:r>
      <w:r>
        <w:t xml:space="preserve"> “Parlak” …………………………………………………………………………………………………….</w:t>
      </w:r>
    </w:p>
    <w:p w:rsidR="00F727C1" w:rsidRDefault="00F727C1" w:rsidP="009C3C0F">
      <w:pPr>
        <w:spacing w:line="360" w:lineRule="auto"/>
      </w:pPr>
      <w:r w:rsidRPr="0074534A">
        <w:rPr>
          <w:b/>
        </w:rPr>
        <w:t>2.</w:t>
      </w:r>
      <w:r>
        <w:t xml:space="preserve"> “Saydam” ……………………………………………………….………………………………………….</w:t>
      </w:r>
    </w:p>
    <w:p w:rsidR="00F727C1" w:rsidRDefault="00F727C1" w:rsidP="009C3C0F">
      <w:pPr>
        <w:spacing w:line="360" w:lineRule="auto"/>
      </w:pPr>
      <w:r w:rsidRPr="0074534A">
        <w:rPr>
          <w:b/>
        </w:rPr>
        <w:t>3.</w:t>
      </w:r>
      <w:r>
        <w:t xml:space="preserve"> “Suda yüzen” ……………………………………………………………………………………………….</w:t>
      </w:r>
    </w:p>
    <w:p w:rsidR="00F727C1" w:rsidRDefault="00F727C1" w:rsidP="009C3C0F">
      <w:pPr>
        <w:spacing w:line="360" w:lineRule="auto"/>
      </w:pPr>
      <w:r w:rsidRPr="0074534A">
        <w:rPr>
          <w:b/>
        </w:rPr>
        <w:t>4.</w:t>
      </w:r>
      <w:r>
        <w:t xml:space="preserve"> “Madde” ………………………………………………………..………………………………………….</w:t>
      </w:r>
    </w:p>
    <w:p w:rsidR="00F727C1" w:rsidRDefault="00F727C1" w:rsidP="009C3C0F">
      <w:pPr>
        <w:spacing w:line="360" w:lineRule="auto"/>
      </w:pPr>
      <w:r w:rsidRPr="0074534A">
        <w:rPr>
          <w:b/>
        </w:rPr>
        <w:t>5.</w:t>
      </w:r>
      <w:r>
        <w:t xml:space="preserve"> “Cisim” …………………………………………………………………………………………………….</w:t>
      </w:r>
    </w:p>
    <w:p w:rsidR="00F727C1" w:rsidRDefault="00F727C1" w:rsidP="009C3C0F">
      <w:pPr>
        <w:spacing w:line="360" w:lineRule="auto"/>
      </w:pPr>
      <w:r w:rsidRPr="0074534A">
        <w:rPr>
          <w:b/>
        </w:rPr>
        <w:t>6.</w:t>
      </w:r>
      <w:r>
        <w:t xml:space="preserve"> “Eşya” ………………………………………………………………………………..…………………….</w:t>
      </w:r>
    </w:p>
    <w:p w:rsidR="00F727C1" w:rsidRDefault="00F727C1" w:rsidP="00C22E05">
      <w:pPr>
        <w:spacing w:line="360" w:lineRule="auto"/>
      </w:pPr>
      <w:r w:rsidRPr="0074534A">
        <w:rPr>
          <w:b/>
        </w:rPr>
        <w:t>7.</w:t>
      </w:r>
      <w:r>
        <w:t xml:space="preserve"> “Berk” …………………………………………………….……………………………………………….</w:t>
      </w:r>
    </w:p>
    <w:sectPr w:rsidR="00F727C1" w:rsidSect="00896DB7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6DB7"/>
    <w:rsid w:val="002D5395"/>
    <w:rsid w:val="00403D1D"/>
    <w:rsid w:val="00451A69"/>
    <w:rsid w:val="00525222"/>
    <w:rsid w:val="005B1B06"/>
    <w:rsid w:val="0062019A"/>
    <w:rsid w:val="006A1319"/>
    <w:rsid w:val="006B7C4D"/>
    <w:rsid w:val="0074534A"/>
    <w:rsid w:val="007E1D47"/>
    <w:rsid w:val="00866348"/>
    <w:rsid w:val="00882139"/>
    <w:rsid w:val="00896DB7"/>
    <w:rsid w:val="009C3C0F"/>
    <w:rsid w:val="00C22E05"/>
    <w:rsid w:val="00F5769E"/>
    <w:rsid w:val="00F72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6DB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821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254</Words>
  <Characters>1450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5</cp:revision>
  <dcterms:created xsi:type="dcterms:W3CDTF">2010-11-27T20:07:00Z</dcterms:created>
  <dcterms:modified xsi:type="dcterms:W3CDTF">2012-02-14T19:59:00Z</dcterms:modified>
</cp:coreProperties>
</file>